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2"/>
        <w:gridCol w:w="1423"/>
        <w:gridCol w:w="749"/>
        <w:gridCol w:w="1010"/>
        <w:gridCol w:w="1204"/>
        <w:gridCol w:w="1276"/>
        <w:gridCol w:w="870"/>
        <w:gridCol w:w="1238"/>
        <w:gridCol w:w="851"/>
        <w:gridCol w:w="1133"/>
        <w:gridCol w:w="765"/>
        <w:gridCol w:w="1116"/>
        <w:gridCol w:w="1172"/>
        <w:gridCol w:w="1096"/>
        <w:gridCol w:w="1276"/>
      </w:tblGrid>
      <w:tr w:rsidR="00DD2D0C" w:rsidRPr="001567DB" w:rsidTr="00447649">
        <w:trPr>
          <w:trHeight w:val="2679"/>
        </w:trPr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0" w:name="_GoBack"/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Область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Назва населеного пункту (місто, село, селище) 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ПІБ адміністратора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РНОКПП (податковий номер) адміністратора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Посада адміністратора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Установа (назва ЦНАПу)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Тип установи (завжди "ЦНАП")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Код ЦНАП (згідно https://registry.diia.gov.ua/guest/asc/)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Код ДРАЦС (не заповнюється)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Назва пологового (заповнюється виключно в випадкх, коли адміністратор також приймає на локації пологового) 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Адреса пологового (заповнюється виключно в випадкх, коли адміністратор також приймає на локації пологового) 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Номер мобільного телефону адміністратора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Електронна пошта адміністратора</w:t>
            </w:r>
          </w:p>
        </w:tc>
      </w:tr>
      <w:tr w:rsidR="00DD2D0C" w:rsidRPr="001567DB" w:rsidTr="00447649">
        <w:trPr>
          <w:trHeight w:val="876"/>
        </w:trPr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Житомирська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м.Малин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 xml:space="preserve">Рогожина Катерина Вікторівна,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адміністратор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 xml:space="preserve">Центр надання адміністративних послуг у м.Малині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ЦНАП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 w:rsidP="00447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 w:rsidP="00447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 w:rsidP="00447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 w:rsidP="00447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66CC"/>
              </w:rPr>
            </w:pPr>
          </w:p>
        </w:tc>
      </w:tr>
      <w:tr w:rsidR="00DD2D0C" w:rsidRPr="001567DB" w:rsidTr="00447649">
        <w:trPr>
          <w:trHeight w:val="756"/>
        </w:trPr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Житомирська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м.Малин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Кодоненко Ірина Робертівна,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адміністратор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 xml:space="preserve">Центр надання адміністративних послуг у м.Малині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ЦНАП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 w:rsidP="00447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 w:rsidP="00CF2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 w:rsidP="00CF2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 w:rsidP="00CF2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</w:pPr>
            <w:r w:rsidRPr="001567DB">
              <w:rPr>
                <w:rFonts w:ascii="Arial" w:hAnsi="Arial" w:cs="Arial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D0C" w:rsidRPr="001567DB" w:rsidRDefault="00DD2D0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66CC"/>
              </w:rPr>
            </w:pPr>
          </w:p>
        </w:tc>
      </w:tr>
      <w:bookmarkEnd w:id="0"/>
    </w:tbl>
    <w:p w:rsidR="00DD2D0C" w:rsidRDefault="00DD2D0C"/>
    <w:sectPr w:rsidR="00DD2D0C" w:rsidSect="004476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BEC"/>
    <w:rsid w:val="00025C1F"/>
    <w:rsid w:val="00050D40"/>
    <w:rsid w:val="000C7D19"/>
    <w:rsid w:val="000E7A14"/>
    <w:rsid w:val="00142912"/>
    <w:rsid w:val="00145CDE"/>
    <w:rsid w:val="001567DB"/>
    <w:rsid w:val="001B5D31"/>
    <w:rsid w:val="001D5FC0"/>
    <w:rsid w:val="001F050B"/>
    <w:rsid w:val="00206418"/>
    <w:rsid w:val="00247B9C"/>
    <w:rsid w:val="002A278C"/>
    <w:rsid w:val="00307D87"/>
    <w:rsid w:val="0032284E"/>
    <w:rsid w:val="0036753C"/>
    <w:rsid w:val="003756A8"/>
    <w:rsid w:val="003E104D"/>
    <w:rsid w:val="004235CF"/>
    <w:rsid w:val="00447649"/>
    <w:rsid w:val="00472D79"/>
    <w:rsid w:val="00473AC3"/>
    <w:rsid w:val="004A2949"/>
    <w:rsid w:val="004D029C"/>
    <w:rsid w:val="004F6BB2"/>
    <w:rsid w:val="00514FEA"/>
    <w:rsid w:val="005637EE"/>
    <w:rsid w:val="0057091A"/>
    <w:rsid w:val="005A07E1"/>
    <w:rsid w:val="005F52C3"/>
    <w:rsid w:val="00602229"/>
    <w:rsid w:val="00615698"/>
    <w:rsid w:val="00641653"/>
    <w:rsid w:val="0065395C"/>
    <w:rsid w:val="00657170"/>
    <w:rsid w:val="006B05B1"/>
    <w:rsid w:val="007018EE"/>
    <w:rsid w:val="007050E3"/>
    <w:rsid w:val="00765C66"/>
    <w:rsid w:val="007C1DB0"/>
    <w:rsid w:val="007D0396"/>
    <w:rsid w:val="007D396B"/>
    <w:rsid w:val="008453EE"/>
    <w:rsid w:val="00846BEC"/>
    <w:rsid w:val="008665F3"/>
    <w:rsid w:val="009223AB"/>
    <w:rsid w:val="00935554"/>
    <w:rsid w:val="00951A8A"/>
    <w:rsid w:val="009846DB"/>
    <w:rsid w:val="009C1077"/>
    <w:rsid w:val="009C2CC4"/>
    <w:rsid w:val="009F2C1D"/>
    <w:rsid w:val="00AE6A2C"/>
    <w:rsid w:val="00AF7EF2"/>
    <w:rsid w:val="00B66F5D"/>
    <w:rsid w:val="00C71E41"/>
    <w:rsid w:val="00CF2354"/>
    <w:rsid w:val="00D14A87"/>
    <w:rsid w:val="00D45AAA"/>
    <w:rsid w:val="00DA1A17"/>
    <w:rsid w:val="00DA678A"/>
    <w:rsid w:val="00DD2D0C"/>
    <w:rsid w:val="00E115F7"/>
    <w:rsid w:val="00E476AE"/>
    <w:rsid w:val="00E53EF8"/>
    <w:rsid w:val="00ED6D5D"/>
    <w:rsid w:val="00F450F9"/>
    <w:rsid w:val="00F65FBB"/>
    <w:rsid w:val="00F87DD8"/>
    <w:rsid w:val="00F9380F"/>
    <w:rsid w:val="00F959B2"/>
    <w:rsid w:val="00FC6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D8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126</Words>
  <Characters>724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1</dc:creator>
  <cp:keywords/>
  <dc:description/>
  <cp:lastModifiedBy>User</cp:lastModifiedBy>
  <cp:revision>3</cp:revision>
  <dcterms:created xsi:type="dcterms:W3CDTF">2020-05-19T09:46:00Z</dcterms:created>
  <dcterms:modified xsi:type="dcterms:W3CDTF">2020-05-19T11:08:00Z</dcterms:modified>
</cp:coreProperties>
</file>